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_0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Prallschutzbereich MZH Horrem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Prallschutz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